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1AA5A" w14:textId="77777777" w:rsidR="00E57D32" w:rsidRDefault="0060402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D13336" w14:textId="53C2CFE2" w:rsidR="00E57D32" w:rsidRDefault="0060402B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>
        <w:rPr>
          <w:rFonts w:asciiTheme="minorHAnsi"/>
          <w:b/>
          <w:bCs/>
        </w:rPr>
        <w:t>09-G0</w:t>
      </w:r>
      <w:r w:rsidR="00E44255">
        <w:rPr>
          <w:rFonts w:asciiTheme="minorHAnsi"/>
          <w:b/>
          <w:bCs/>
        </w:rPr>
        <w:t>10</w:t>
      </w:r>
      <w:r>
        <w:rPr>
          <w:rFonts w:asciiTheme="minorHAnsi"/>
          <w:b/>
          <w:bCs/>
        </w:rPr>
        <w:t>-2</w:t>
      </w:r>
      <w:r w:rsidR="007E4018">
        <w:rPr>
          <w:rFonts w:asciiTheme="minorHAnsi"/>
          <w:b/>
          <w:bCs/>
        </w:rPr>
        <w:t>4</w:t>
      </w:r>
    </w:p>
    <w:p w14:paraId="68A6637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243166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72BEB05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880451D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BE829E7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49C3784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0AB06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D1F078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A70E69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784BF8B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590681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FF6AA8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4F7D06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20312C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AF5275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F287BA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84DBC9E" w14:textId="77777777" w:rsidR="00E57D32" w:rsidRDefault="0060402B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949CF44" w14:textId="77777777" w:rsidR="00E57D32" w:rsidRDefault="0060402B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2FA143B0" w14:textId="77777777" w:rsidR="00E57D32" w:rsidRDefault="00E57D32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E57D32" w14:paraId="011F767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8AE8490" w14:textId="77777777" w:rsidR="00E57D32" w:rsidRDefault="0060402B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3A20690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86AB7F2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E57D32" w14:paraId="782D987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F0F710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7E6F877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AD8E02" w14:textId="64E9FE19" w:rsidR="00E57D32" w:rsidRDefault="004C6E9B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A23363">
              <w:rPr>
                <w:rFonts w:ascii="Calibri" w:hAnsi="Calibri"/>
                <w:szCs w:val="20"/>
              </w:rPr>
              <w:t>/0</w:t>
            </w:r>
            <w:r w:rsidR="003B26E0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5BB5594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1320A6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57C657D4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F243941" w14:textId="66C624B4" w:rsidR="00E57D32" w:rsidRDefault="003B26E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C6E9B">
              <w:rPr>
                <w:rFonts w:ascii="Calibri" w:hAnsi="Calibri"/>
                <w:szCs w:val="20"/>
              </w:rPr>
              <w:t>9</w:t>
            </w:r>
            <w:r w:rsidR="00820B43">
              <w:rPr>
                <w:rFonts w:ascii="Calibri" w:hAnsi="Calibri"/>
                <w:szCs w:val="20"/>
              </w:rPr>
              <w:t>/0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0DA2E1E8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72E59D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2839B30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94C052" w14:textId="418D87E8" w:rsidR="00E57D32" w:rsidRDefault="00E95184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820B43">
              <w:rPr>
                <w:rFonts w:ascii="Calibri" w:hAnsi="Calibri"/>
                <w:szCs w:val="20"/>
              </w:rPr>
              <w:t>/0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101292A8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3CC14C2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5E929FC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094115" w14:textId="33DF2F81" w:rsidR="00E57D32" w:rsidRDefault="004C6E9B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95184">
              <w:rPr>
                <w:rFonts w:ascii="Calibri" w:hAnsi="Calibri"/>
                <w:szCs w:val="20"/>
              </w:rPr>
              <w:t>0</w:t>
            </w:r>
            <w:r w:rsidR="000F720D">
              <w:rPr>
                <w:rFonts w:ascii="Calibri" w:hAnsi="Calibri"/>
                <w:szCs w:val="20"/>
              </w:rPr>
              <w:t>/0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  <w:r w:rsidR="00A71718">
              <w:rPr>
                <w:rFonts w:ascii="Calibri" w:hAnsi="Calibri"/>
                <w:szCs w:val="20"/>
              </w:rPr>
              <w:t xml:space="preserve">at </w:t>
            </w:r>
            <w:r w:rsidR="007E4018">
              <w:rPr>
                <w:rFonts w:ascii="Calibri" w:hAnsi="Calibri"/>
                <w:szCs w:val="20"/>
              </w:rPr>
              <w:t>5.15pm</w:t>
            </w:r>
          </w:p>
        </w:tc>
      </w:tr>
      <w:tr w:rsidR="00E57D32" w14:paraId="632C1F54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3390EA3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5975CF6A" w14:textId="29A1418B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23363">
              <w:rPr>
                <w:rFonts w:ascii="Calibri" w:hAnsi="Calibri" w:cs="Calibri"/>
                <w:kern w:val="2"/>
                <w:lang w:eastAsia="ko-KR"/>
              </w:rPr>
              <w:t>CPU</w:t>
            </w:r>
            <w:r w:rsidR="00A23363" w:rsidRPr="00A23363">
              <w:rPr>
                <w:rFonts w:ascii="Calibri" w:hAnsi="Calibri" w:cs="Calibri"/>
                <w:kern w:val="2"/>
                <w:lang w:eastAsia="ko-KR"/>
              </w:rPr>
              <w:t xml:space="preserve"> and OB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A2FF62" w14:textId="0F20FD63" w:rsidR="00E57D32" w:rsidRDefault="004C6E9B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A23363">
              <w:rPr>
                <w:rFonts w:ascii="Calibri" w:hAnsi="Calibri"/>
                <w:szCs w:val="20"/>
              </w:rPr>
              <w:t>/</w:t>
            </w:r>
            <w:r w:rsidR="000F720D">
              <w:rPr>
                <w:rFonts w:ascii="Calibri" w:hAnsi="Calibri"/>
                <w:szCs w:val="20"/>
              </w:rPr>
              <w:t>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33F2D46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EBAB35B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4B7F7BBB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BA8E52" w14:textId="135B45BF" w:rsidR="00E57D32" w:rsidRDefault="004C6E9B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02CCF">
              <w:rPr>
                <w:rFonts w:ascii="Calibri" w:hAnsi="Calibri"/>
                <w:szCs w:val="20"/>
              </w:rPr>
              <w:t>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02CCF">
              <w:rPr>
                <w:rFonts w:ascii="Calibri" w:hAnsi="Calibri"/>
                <w:szCs w:val="20"/>
              </w:rPr>
              <w:t xml:space="preserve"> at </w:t>
            </w:r>
            <w:r w:rsidR="008867A2">
              <w:rPr>
                <w:rFonts w:ascii="Calibri" w:hAnsi="Calibri"/>
                <w:szCs w:val="20"/>
              </w:rPr>
              <w:t>2.30pm</w:t>
            </w:r>
          </w:p>
        </w:tc>
      </w:tr>
      <w:tr w:rsidR="00E57D32" w14:paraId="0D19F8E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5CA58FF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3EC4D44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00F7C22" w14:textId="1CB9995A" w:rsidR="00E57D32" w:rsidRDefault="004C6E9B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820B43">
              <w:rPr>
                <w:rFonts w:ascii="Calibri" w:hAnsi="Calibri"/>
                <w:szCs w:val="20"/>
              </w:rPr>
              <w:t xml:space="preserve"> </w:t>
            </w:r>
            <w:r w:rsidR="00657760">
              <w:rPr>
                <w:rFonts w:ascii="Calibri" w:hAnsi="Calibri"/>
                <w:szCs w:val="20"/>
              </w:rPr>
              <w:t>(Online discussion)</w:t>
            </w:r>
            <w:r w:rsidR="008867A2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67D6D08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86D58A8" w14:textId="6BE146DD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  <w:r w:rsidR="00657760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shd w:val="clear" w:color="auto" w:fill="auto"/>
          </w:tcPr>
          <w:p w14:paraId="55EEF01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A7E3C29" w14:textId="1472D77C" w:rsidR="00E57D32" w:rsidRDefault="003B26E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C6E9B"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26223D99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709B60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0A986011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AA30E3" w14:textId="1DF9E54B" w:rsidR="00E57D32" w:rsidRDefault="003B26E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C6E9B">
              <w:rPr>
                <w:rFonts w:ascii="Calibri" w:hAnsi="Calibri"/>
                <w:szCs w:val="20"/>
              </w:rPr>
              <w:t>8/</w:t>
            </w:r>
            <w:r w:rsidR="00675873">
              <w:rPr>
                <w:rFonts w:ascii="Calibri" w:hAnsi="Calibri"/>
                <w:szCs w:val="20"/>
              </w:rPr>
              <w:t>0</w:t>
            </w:r>
            <w:r w:rsidR="007E4018">
              <w:rPr>
                <w:rFonts w:ascii="Calibri" w:hAnsi="Calibri"/>
                <w:szCs w:val="20"/>
              </w:rPr>
              <w:t>6</w:t>
            </w:r>
            <w:r w:rsidR="0067587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75873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E57D32" w14:paraId="0A7C032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AA1D4DA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D6F607F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D5D5E8" w14:textId="657B4514" w:rsidR="00E57D32" w:rsidRDefault="007407F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Supplier(s) will deliver goods to OB upon </w:t>
            </w:r>
            <w:r w:rsidR="003B26E0">
              <w:rPr>
                <w:rFonts w:ascii="Calibri" w:hAnsi="Calibri"/>
                <w:szCs w:val="20"/>
              </w:rPr>
              <w:t xml:space="preserve">the </w:t>
            </w:r>
            <w:r w:rsidR="007E4018">
              <w:rPr>
                <w:rFonts w:ascii="Calibri" w:hAnsi="Calibri"/>
                <w:szCs w:val="20"/>
              </w:rPr>
              <w:t xml:space="preserve">payment settlement. </w:t>
            </w:r>
          </w:p>
        </w:tc>
      </w:tr>
    </w:tbl>
    <w:p w14:paraId="529252F3" w14:textId="77777777" w:rsidR="00E57D32" w:rsidRDefault="0060402B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5285154F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568F5A27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E57D32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42552" w14:textId="77777777" w:rsidR="00183F6A" w:rsidRDefault="00183F6A">
      <w:pPr>
        <w:spacing w:after="0" w:line="240" w:lineRule="auto"/>
      </w:pPr>
      <w:r>
        <w:separator/>
      </w:r>
    </w:p>
  </w:endnote>
  <w:endnote w:type="continuationSeparator" w:id="0">
    <w:p w14:paraId="35A38589" w14:textId="77777777" w:rsidR="00183F6A" w:rsidRDefault="00183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281C9" w14:textId="77777777" w:rsidR="00E57D32" w:rsidRDefault="0060402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1659B56B" w14:textId="42110FA1" w:rsidR="00E57D32" w:rsidRDefault="0060402B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95184">
      <w:rPr>
        <w:noProof/>
      </w:rPr>
      <w:t>2024-06-18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985E6" w14:textId="77777777" w:rsidR="00183F6A" w:rsidRDefault="00183F6A">
      <w:pPr>
        <w:spacing w:after="0" w:line="240" w:lineRule="auto"/>
      </w:pPr>
      <w:r>
        <w:separator/>
      </w:r>
    </w:p>
  </w:footnote>
  <w:footnote w:type="continuationSeparator" w:id="0">
    <w:p w14:paraId="387A9221" w14:textId="77777777" w:rsidR="00183F6A" w:rsidRDefault="00183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DEFBC" w14:textId="77777777" w:rsidR="00E57D32" w:rsidRDefault="0060402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946798" wp14:editId="7956F487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BC7F4" w14:textId="77777777" w:rsidR="00E57D32" w:rsidRDefault="0060402B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542A119" w14:textId="77777777" w:rsidR="00E57D32" w:rsidRDefault="00E57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497696393">
    <w:abstractNumId w:val="0"/>
  </w:num>
  <w:num w:numId="2" w16cid:durableId="1663309581">
    <w:abstractNumId w:val="2"/>
  </w:num>
  <w:num w:numId="3" w16cid:durableId="987629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E93"/>
    <w:rsid w:val="0006191C"/>
    <w:rsid w:val="00063557"/>
    <w:rsid w:val="00064FE2"/>
    <w:rsid w:val="00066AF8"/>
    <w:rsid w:val="00072DBF"/>
    <w:rsid w:val="00072E8D"/>
    <w:rsid w:val="00073806"/>
    <w:rsid w:val="00075273"/>
    <w:rsid w:val="0007548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6F5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107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20D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F6A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009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5891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982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B5B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84C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6E0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219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767"/>
    <w:rsid w:val="004130D1"/>
    <w:rsid w:val="00414D58"/>
    <w:rsid w:val="00414FA6"/>
    <w:rsid w:val="0041563F"/>
    <w:rsid w:val="00415BB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988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B7E12"/>
    <w:rsid w:val="004C01C3"/>
    <w:rsid w:val="004C0821"/>
    <w:rsid w:val="004C24D6"/>
    <w:rsid w:val="004C3860"/>
    <w:rsid w:val="004C6435"/>
    <w:rsid w:val="004C6E9B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E08"/>
    <w:rsid w:val="005D6AAD"/>
    <w:rsid w:val="005D72D8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2CCF"/>
    <w:rsid w:val="00603A2E"/>
    <w:rsid w:val="0060402B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760"/>
    <w:rsid w:val="00660B8C"/>
    <w:rsid w:val="006620A9"/>
    <w:rsid w:val="0066244D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5873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B64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591"/>
    <w:rsid w:val="006F6D10"/>
    <w:rsid w:val="006F7839"/>
    <w:rsid w:val="007000D2"/>
    <w:rsid w:val="00700207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7F0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3B7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137D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0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0B4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67A2"/>
    <w:rsid w:val="0088706A"/>
    <w:rsid w:val="0089016F"/>
    <w:rsid w:val="00891394"/>
    <w:rsid w:val="00892BE6"/>
    <w:rsid w:val="00892D28"/>
    <w:rsid w:val="008939FC"/>
    <w:rsid w:val="008955C6"/>
    <w:rsid w:val="008962C7"/>
    <w:rsid w:val="00896D12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5706E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4B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BA1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0742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3363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1718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A64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FBC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1D2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357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6F72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7A8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255"/>
    <w:rsid w:val="00E47A57"/>
    <w:rsid w:val="00E50B28"/>
    <w:rsid w:val="00E513DD"/>
    <w:rsid w:val="00E56C50"/>
    <w:rsid w:val="00E56E0D"/>
    <w:rsid w:val="00E57D32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184"/>
    <w:rsid w:val="00E959F6"/>
    <w:rsid w:val="00E97112"/>
    <w:rsid w:val="00E97185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2A6E"/>
    <w:rsid w:val="00EC401B"/>
    <w:rsid w:val="00EC51A1"/>
    <w:rsid w:val="00ED10DE"/>
    <w:rsid w:val="00ED1288"/>
    <w:rsid w:val="00ED12F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8BC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735FB"/>
  <w15:docId w15:val="{2DA9E822-9B7C-4CBD-BBAB-EDECA6CA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B4D87-E67C-4ABC-BA1F-386B9DD7B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53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Sally Rimon</cp:lastModifiedBy>
  <cp:revision>19</cp:revision>
  <cp:lastPrinted>2020-09-10T03:34:00Z</cp:lastPrinted>
  <dcterms:created xsi:type="dcterms:W3CDTF">2023-06-26T04:13:00Z</dcterms:created>
  <dcterms:modified xsi:type="dcterms:W3CDTF">2024-06-17T23:10:00Z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